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7AECA" w14:textId="77777777" w:rsidR="00593317" w:rsidRDefault="00593317" w:rsidP="005933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GOLDSMYTH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31D93F58" w14:textId="77777777" w:rsidR="00593317" w:rsidRDefault="00593317" w:rsidP="00593317">
      <w:pPr>
        <w:pStyle w:val="NoSpacing"/>
        <w:rPr>
          <w:rFonts w:cs="Times New Roman"/>
          <w:szCs w:val="24"/>
        </w:rPr>
      </w:pPr>
    </w:p>
    <w:p w14:paraId="765FE324" w14:textId="77777777" w:rsidR="00593317" w:rsidRDefault="00593317" w:rsidP="00593317">
      <w:pPr>
        <w:pStyle w:val="NoSpacing"/>
        <w:rPr>
          <w:rFonts w:cs="Times New Roman"/>
          <w:szCs w:val="24"/>
        </w:rPr>
      </w:pPr>
    </w:p>
    <w:p w14:paraId="5799C38E" w14:textId="77777777" w:rsidR="00593317" w:rsidRDefault="00593317" w:rsidP="005933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1414</w:t>
      </w:r>
      <w:r>
        <w:rPr>
          <w:rFonts w:cs="Times New Roman"/>
          <w:szCs w:val="24"/>
        </w:rPr>
        <w:tab/>
        <w:t>He was in the Marshal’s prison, London. He was indicted as being a “Common</w:t>
      </w:r>
    </w:p>
    <w:p w14:paraId="40EFF295" w14:textId="77777777" w:rsidR="00593317" w:rsidRDefault="00593317" w:rsidP="005933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Lollard”, and handed over to Bishop </w:t>
      </w:r>
      <w:proofErr w:type="spellStart"/>
      <w:r>
        <w:rPr>
          <w:rFonts w:cs="Times New Roman"/>
          <w:szCs w:val="24"/>
        </w:rPr>
        <w:t>Repington</w:t>
      </w:r>
      <w:proofErr w:type="spellEnd"/>
      <w:r>
        <w:rPr>
          <w:rFonts w:cs="Times New Roman"/>
          <w:szCs w:val="24"/>
        </w:rPr>
        <w:t xml:space="preserve"> who released him after he </w:t>
      </w:r>
    </w:p>
    <w:p w14:paraId="503A095B" w14:textId="77777777" w:rsidR="00593317" w:rsidRDefault="00593317" w:rsidP="005933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recanted.</w:t>
      </w:r>
    </w:p>
    <w:p w14:paraId="5D85CFFC" w14:textId="77777777" w:rsidR="00593317" w:rsidRDefault="00593317" w:rsidP="00593317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pp.134-5)</w:t>
      </w:r>
    </w:p>
    <w:p w14:paraId="7188CDE9" w14:textId="77777777" w:rsidR="00593317" w:rsidRDefault="00593317" w:rsidP="00593317">
      <w:pPr>
        <w:pStyle w:val="NoSpacing"/>
        <w:rPr>
          <w:rFonts w:cs="Times New Roman"/>
          <w:szCs w:val="24"/>
        </w:rPr>
      </w:pPr>
    </w:p>
    <w:p w14:paraId="28505BE8" w14:textId="77777777" w:rsidR="00593317" w:rsidRDefault="00593317" w:rsidP="00593317">
      <w:pPr>
        <w:pStyle w:val="NoSpacing"/>
        <w:rPr>
          <w:rFonts w:cs="Times New Roman"/>
          <w:szCs w:val="24"/>
        </w:rPr>
      </w:pPr>
    </w:p>
    <w:p w14:paraId="2DE29B4A" w14:textId="77777777" w:rsidR="00593317" w:rsidRDefault="00593317" w:rsidP="0059331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October 2022</w:t>
      </w:r>
    </w:p>
    <w:p w14:paraId="215636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28B92" w14:textId="77777777" w:rsidR="00593317" w:rsidRDefault="00593317" w:rsidP="009139A6">
      <w:r>
        <w:separator/>
      </w:r>
    </w:p>
  </w:endnote>
  <w:endnote w:type="continuationSeparator" w:id="0">
    <w:p w14:paraId="7FBCD5E0" w14:textId="77777777" w:rsidR="00593317" w:rsidRDefault="005933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44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35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939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5F151" w14:textId="77777777" w:rsidR="00593317" w:rsidRDefault="00593317" w:rsidP="009139A6">
      <w:r>
        <w:separator/>
      </w:r>
    </w:p>
  </w:footnote>
  <w:footnote w:type="continuationSeparator" w:id="0">
    <w:p w14:paraId="602FA3BE" w14:textId="77777777" w:rsidR="00593317" w:rsidRDefault="005933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EEE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CAE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C67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317"/>
    <w:rsid w:val="000666E0"/>
    <w:rsid w:val="002510B7"/>
    <w:rsid w:val="0059331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1A177"/>
  <w15:chartTrackingRefBased/>
  <w15:docId w15:val="{76B0E9A6-14D4-4F7A-A57D-70563BAB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2023-01-12T21:10:00Z</dcterms:created>
  <dcterms:modified xsi:type="dcterms:W3CDTF">2023-01-12T21:10:00Z</dcterms:modified>
</cp:coreProperties>
</file>